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8D2DA" w14:textId="77777777" w:rsidR="006F382B" w:rsidRDefault="006F382B" w:rsidP="006F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BYNGLEY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543DC7D7" w14:textId="77777777" w:rsidR="006F382B" w:rsidRDefault="006F382B" w:rsidP="006F382B">
      <w:pPr>
        <w:rPr>
          <w:rFonts w:ascii="Times New Roman" w:hAnsi="Times New Roman" w:cs="Times New Roman"/>
        </w:rPr>
      </w:pPr>
    </w:p>
    <w:p w14:paraId="61286A5B" w14:textId="77777777" w:rsidR="006F382B" w:rsidRDefault="006F382B" w:rsidP="006F382B">
      <w:pPr>
        <w:rPr>
          <w:rFonts w:ascii="Times New Roman" w:hAnsi="Times New Roman" w:cs="Times New Roman"/>
        </w:rPr>
      </w:pPr>
    </w:p>
    <w:p w14:paraId="66850A6F" w14:textId="77777777" w:rsidR="006F382B" w:rsidRDefault="006F382B" w:rsidP="006F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trespass against Robert Mason(q.v.), John Sutton(q.v.)</w:t>
      </w:r>
    </w:p>
    <w:p w14:paraId="18EE3B50" w14:textId="77777777" w:rsidR="006F382B" w:rsidRDefault="006F382B" w:rsidP="006F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Sutton(q.v.),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Full Sutton, East Riding of Yorkshire.</w:t>
      </w:r>
    </w:p>
    <w:p w14:paraId="066630A0" w14:textId="77777777" w:rsidR="006F382B" w:rsidRDefault="006F382B" w:rsidP="006F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19642552" w14:textId="77777777" w:rsidR="006F382B" w:rsidRDefault="006F382B" w:rsidP="006F382B">
      <w:pPr>
        <w:rPr>
          <w:rFonts w:ascii="Times New Roman" w:hAnsi="Times New Roman" w:cs="Times New Roman"/>
        </w:rPr>
      </w:pPr>
    </w:p>
    <w:p w14:paraId="31F8814C" w14:textId="77777777" w:rsidR="006F382B" w:rsidRDefault="006F382B" w:rsidP="006F382B">
      <w:pPr>
        <w:rPr>
          <w:rFonts w:ascii="Times New Roman" w:hAnsi="Times New Roman" w:cs="Times New Roman"/>
        </w:rPr>
      </w:pPr>
    </w:p>
    <w:p w14:paraId="25851787" w14:textId="77777777" w:rsidR="006F382B" w:rsidRDefault="006F382B" w:rsidP="006F38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June 2019</w:t>
      </w:r>
    </w:p>
    <w:p w14:paraId="161E34A4" w14:textId="77777777" w:rsidR="006F382B" w:rsidRPr="00E71FC3" w:rsidRDefault="006F382B" w:rsidP="00E71FC3">
      <w:pPr>
        <w:pStyle w:val="NoSpacing"/>
      </w:pPr>
      <w:bookmarkStart w:id="0" w:name="_GoBack"/>
      <w:bookmarkEnd w:id="0"/>
    </w:p>
    <w:sectPr w:rsidR="006F382B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11864" w14:textId="77777777" w:rsidR="006F382B" w:rsidRDefault="006F382B" w:rsidP="00E71FC3">
      <w:r>
        <w:separator/>
      </w:r>
    </w:p>
  </w:endnote>
  <w:endnote w:type="continuationSeparator" w:id="0">
    <w:p w14:paraId="7C9C8FB8" w14:textId="77777777" w:rsidR="006F382B" w:rsidRDefault="006F38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6C986" w14:textId="77777777" w:rsidR="006F382B" w:rsidRPr="00E71FC3" w:rsidRDefault="006F382B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63BFD" w14:textId="77777777" w:rsidR="006F382B" w:rsidRDefault="006F382B" w:rsidP="00E71FC3">
      <w:r>
        <w:separator/>
      </w:r>
    </w:p>
  </w:footnote>
  <w:footnote w:type="continuationSeparator" w:id="0">
    <w:p w14:paraId="32612C28" w14:textId="77777777" w:rsidR="006F382B" w:rsidRDefault="006F38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82B"/>
    <w:rsid w:val="001A7C09"/>
    <w:rsid w:val="00577BD5"/>
    <w:rsid w:val="00656CBA"/>
    <w:rsid w:val="006A1F77"/>
    <w:rsid w:val="006F382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8EF9D"/>
  <w15:chartTrackingRefBased/>
  <w15:docId w15:val="{347E66CD-A7AC-4C3C-8C0C-62F106A9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8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2019-06-12T19:07:00Z</dcterms:created>
  <dcterms:modified xsi:type="dcterms:W3CDTF">2019-06-12T19:24:00Z</dcterms:modified>
</cp:coreProperties>
</file>